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073b03" w14:textId="1073b03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576EB">
        <w:t xml:space="preserve">                               13</w:t>
      </w:r>
      <w:r>
        <w:t>. St-</w:t>
      </w:r>
      <w:r w:rsidR="006576EB">
        <w:t>580</w:t>
      </w:r>
      <w:r>
        <w:t>/2020.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6576EB">
      <w:r>
        <w:t xml:space="preserve">            13. St-580</w:t>
      </w:r>
      <w:r w:rsidR="00C8505A">
        <w:t>/2020.</w:t>
      </w:r>
    </w:p>
    <w:p w:rsidR="00C8505A" w:rsidP="0060363E" w:rsidRDefault="00C8505A"/>
    <w:p w:rsidR="006576EB" w:rsidP="006576EB" w:rsidRDefault="006576EB">
      <w:pPr>
        <w:ind w:firstLine="708"/>
      </w:pPr>
      <w:r>
        <w:t>Podnositelj zahtjeva – Financijska Agencija, Trg svibanjskih žrtava 1995 br. 1, 10000 Zagreb, OIB: 85821130368</w:t>
      </w:r>
    </w:p>
    <w:p w:rsidR="006576EB" w:rsidP="006576EB" w:rsidRDefault="006576EB"/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576EB" w:rsidP="006576EB" w:rsidRDefault="00C8505A">
      <w:r>
        <w:t xml:space="preserve">            </w:t>
      </w:r>
      <w:r w:rsidR="006576EB">
        <w:t>REBUS PROMET jednostavno društvo s ograničenom odgovornošću za prijevoz i usluge</w:t>
      </w:r>
      <w:r w:rsidRPr="00005F23" w:rsidR="006576EB">
        <w:t>,</w:t>
      </w:r>
      <w:r w:rsidR="006576EB">
        <w:t xml:space="preserve"> </w:t>
      </w:r>
      <w:proofErr w:type="spellStart"/>
      <w:r w:rsidR="006576EB">
        <w:t>Rakitovečka</w:t>
      </w:r>
      <w:proofErr w:type="spellEnd"/>
      <w:r w:rsidR="006576EB">
        <w:t xml:space="preserve"> 5, 10000 Zagreb, OIB: 05535351402</w:t>
      </w:r>
    </w:p>
    <w:p w:rsidR="00C8505A" w:rsidP="006576EB" w:rsidRDefault="00C8505A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208C"/>
    <w:rsid w:val="001D5AB3"/>
    <w:rsid w:val="003777CA"/>
    <w:rsid w:val="00383B46"/>
    <w:rsid w:val="003F7B41"/>
    <w:rsid w:val="00431A12"/>
    <w:rsid w:val="004D4987"/>
    <w:rsid w:val="005038AB"/>
    <w:rsid w:val="00514017"/>
    <w:rsid w:val="0060363E"/>
    <w:rsid w:val="006375A9"/>
    <w:rsid w:val="006576EB"/>
    <w:rsid w:val="006A2AD6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C22472"/>
    <w:rsid w:val="00C8505A"/>
    <w:rsid w:val="00CB0DBA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E20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208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208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208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208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0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0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0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kolovoza 2020.</izvorni_sadrzaj>
    <derivirana_varijabla naziv="DomainObject.DatumDonosenjaOdluke_1">31.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2020.</izvorni_sadrzaj>
    <derivirana_varijabla naziv="DomainObject.Predmet.DatumIzradeOptuznogAkta_1">19. veljače 2020.</derivirana_varijabla>
  </DomainObject.Predmet.DatumIzradeOptuznogAkta>
  <DomainObject.Predmet.DatumIzradeOptuznogAktaFormated>
    <izvorni_sadrzaj>19.2.2020.</izvorni_sadrzaj>
    <derivirana_varijabla naziv="DomainObject.Predmet.DatumIzradeOptuznogAktaFormated_1">19.2.2020.</derivirana_varijabla>
  </DomainObject.Predmet.DatumIzradeOptuznogAktaFormated>
  <DomainObject.Predmet.DatumOsnivanja>
    <izvorni_sadrzaj>20. veljače 2020.</izvorni_sadrzaj>
    <derivirana_varijabla naziv="DomainObject.Predmet.DatumOsnivanja_1">20.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2020.</izvorni_sadrzaj>
    <derivirana_varijabla naziv="DomainObject.Predmet.DatumPrimitkaOptuznogAkta_1">19.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St-580/2020</izvorni_sadrzaj>
    <derivirana_varijabla naziv="DomainObject.Predmet.OznakaBroj_1">St-580/2020</derivirana_varijabla>
  </DomainObject.Predmet.OznakaBroj>
  <DomainObject.Predmet.OznakaBrojOptuznogAkta>
    <izvorni_sadrzaj>04-06-20-1013</izvorni_sadrzaj>
    <derivirana_varijabla naziv="DomainObject.Predmet.OznakaBrojOptuznogAkta_1">04-06-20-1013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REBUS PROMET jednostavno društvo s ograničenom odgovornošću za prijevoz i usluge</izvorni_sadrzaj>
    <derivirana_varijabla naziv="DomainObject.Predmet.ProtustrankaFormated_1">  REBUS PROMET jednostavno društvo s ograničenom odgovornošću za prijevoz i usluge</derivirana_varijabla>
  </DomainObject.Predmet.ProtustrankaFormated>
  <DomainObject.Predmet.ProtustrankaFormatedOIB>
    <izvorni_sadrzaj>  REBUS PROMET jednostavno društvo s ograničenom odgovornošću za prijevoz i usluge, OIB 05535351402</izvorni_sadrzaj>
    <derivirana_varijabla naziv="DomainObject.Predmet.ProtustrankaFormatedOIB_1">  REBUS PROMET jednostavno društvo s ograničenom odgovornošću za prijevoz i usluge, OIB 05535351402</derivirana_varijabla>
  </DomainObject.Predmet.ProtustrankaFormatedOIB>
  <DomainObject.Predmet.ProtustrankaFormatedWithAdress>
    <izvorni_sadrzaj> REBUS PROMET jednostavno društvo s ograničenom odgovornošću za prijevoz i usluge, Rakitovečka 5, 10000 Zagreb</izvorni_sadrzaj>
    <derivirana_varijabla naziv="DomainObject.Predmet.ProtustrankaFormatedWithAdress_1"> REBUS PROMET jednostavno društvo s ograničenom odgovornošću za prijevoz i usluge, Rakitovečka 5, 10000 Zagreb</derivirana_varijabla>
  </DomainObject.Predmet.ProtustrankaFormatedWithAdress>
  <DomainObject.Predmet.ProtustrankaFormatedWithAdressOIB>
    <izvorni_sadrzaj> REBUS PROMET jednostavno društvo s ograničenom odgovornošću za prijevoz i usluge, OIB 05535351402, Rakitovečka 5, 10000 Zagreb</izvorni_sadrzaj>
    <derivirana_varijabla naziv="DomainObject.Predmet.ProtustrankaFormatedWithAdressOIB_1"> REBUS PROMET jednostavno društvo s ograničenom odgovornošću za prijevoz i usluge, OIB 05535351402, Rakitovečka 5, 10000 Zagreb</derivirana_varijabla>
  </DomainObject.Predmet.ProtustrankaFormatedWithAdressOIB>
  <DomainObject.Predmet.ProtustrankaWithAdress>
    <izvorni_sadrzaj>REBUS PROMET jednostavno društvo s ograničenom odgovornošću za prijevoz i usluge Rakitovečka 5, 10000 Zagreb</izvorni_sadrzaj>
    <derivirana_varijabla naziv="DomainObject.Predmet.ProtustrankaWithAdress_1">REBUS PROMET jednostavno društvo s ograničenom odgovornošću za prijevoz i usluge Rakitovečka 5, 10000 Zagreb</derivirana_varijabla>
  </DomainObject.Predmet.ProtustrankaWithAdress>
  <DomainObject.Predmet.ProtustrankaWithAdressOIB>
    <izvorni_sadrzaj>REBUS PROMET jednostavno društvo s ograničenom odgovornošću za prijevoz i usluge, OIB 05535351402, Rakitovečka 5, 10000 Zagreb</izvorni_sadrzaj>
    <derivirana_varijabla naziv="DomainObject.Predmet.ProtustrankaWithAdressOIB_1">REBUS PROMET jednostavno društvo s ograničenom odgovornošću za prijevoz i usluge, OIB 05535351402, Rakitovečka 5, 10000 Zagreb</derivirana_varijabla>
  </DomainObject.Predmet.ProtustrankaWithAdressOIB>
  <DomainObject.Predmet.ProtustrankaNazivFormated>
    <izvorni_sadrzaj>REBUS PROMET jednostavno društvo s ograničenom odgovornošću za prijevoz i usluge</izvorni_sadrzaj>
    <derivirana_varijabla naziv="DomainObject.Predmet.ProtustrankaNazivFormated_1">REBUS PROMET jednostavno društvo s ograničenom odgovornošću za prijevoz i usluge</derivirana_varijabla>
  </DomainObject.Predmet.ProtustrankaNazivFormated>
  <DomainObject.Predmet.ProtustrankaNazivFormatedOIB>
    <izvorni_sadrzaj>REBUS PROMET jednostavno društvo s ograničenom odgovornošću za prijevoz i usluge, OIB 05535351402</izvorni_sadrzaj>
    <derivirana_varijabla naziv="DomainObject.Predmet.ProtustrankaNazivFormatedOIB_1">REBUS PROMET jednostavno društvo s ograničenom odgovornošću za prijevoz i usluge, OIB 05535351402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REBUS PROMET jednostavno društvo s ograničenom odgovornošću za prijevoz i usluge</item>
    </izvorni_sadrzaj>
    <derivirana_varijabla naziv="DomainObject.Predmet.ProtuStrankaListFormated_1">
      <item>REBUS PROMET jednostavno društvo s ograničenom odgovornošću za prijevoz i usluge</item>
    </derivirana_varijabla>
  </DomainObject.Predmet.ProtuStrankaListFormated>
  <DomainObject.Predmet.ProtuStrankaListFormatedOIB>
    <izvorni_sadrzaj>
      <item>REBUS PROMET jednostavno društvo s ograničenom odgovornošću za prijevoz i usluge, OIB 05535351402</item>
    </izvorni_sadrzaj>
    <derivirana_varijabla naziv="DomainObject.Predmet.ProtuStrankaListFormatedOIB_1">
      <item>REBUS PROMET jednostavno društvo s ograničenom odgovornošću za prijevoz i usluge, OIB 05535351402</item>
    </derivirana_varijabla>
  </DomainObject.Predmet.ProtuStrankaListFormatedOIB>
  <DomainObject.Predmet.ProtuStrankaListFormatedWithAdress>
    <izvorni_sadrzaj>
      <item>REBUS PROMET jednostavno društvo s ograničenom odgovornošću za prijevoz i usluge, Rakitovečka 5, 10000 Zagreb</item>
    </izvorni_sadrzaj>
    <derivirana_varijabla naziv="DomainObject.Predmet.ProtuStrankaListFormatedWithAdress_1">
      <item>REBUS PROMET jednostavno društvo s ograničenom odgovornošću za prijevoz i usluge, Rakitovečka 5, 10000 Zagreb</item>
    </derivirana_varijabla>
  </DomainObject.Predmet.ProtuStrankaListFormatedWithAdress>
  <DomainObject.Predmet.ProtuStrankaListFormatedWithAdressOIB>
    <izvorni_sadrzaj>
      <item>REBUS PROMET jednostavno društvo s ograničenom odgovornošću za prijevoz i usluge, OIB 05535351402, Rakitovečka 5, 10000 Zagreb</item>
    </izvorni_sadrzaj>
    <derivirana_varijabla naziv="DomainObject.Predmet.ProtuStrankaListFormatedWithAdressOIB_1">
      <item>REBUS PROMET jednostavno društvo s ograničenom odgovornošću za prijevoz i usluge, OIB 05535351402, Rakitovečka 5, 10000 Zagreb</item>
    </derivirana_varijabla>
  </DomainObject.Predmet.ProtuStrankaListFormatedWithAdressOIB>
  <DomainObject.Predmet.ProtuStrankaListNazivFormated>
    <izvorni_sadrzaj>
      <item>REBUS PROMET jednostavno društvo s ograničenom odgovornošću za prijevoz i usluge</item>
    </izvorni_sadrzaj>
    <derivirana_varijabla naziv="DomainObject.Predmet.ProtuStrankaListNazivFormated_1">
      <item>REBUS PROMET jednostavno društvo s ograničenom odgovornošću za prijevoz i usluge</item>
    </derivirana_varijabla>
  </DomainObject.Predmet.ProtuStrankaListNazivFormated>
  <DomainObject.Predmet.ProtuStrankaListNazivFormatedOIB>
    <izvorni_sadrzaj>
      <item>REBUS PROMET jednostavno društvo s ograničenom odgovornošću za prijevoz i usluge, OIB 05535351402</item>
    </izvorni_sadrzaj>
    <derivirana_varijabla naziv="DomainObject.Predmet.ProtuStrankaListNazivFormatedOIB_1">
      <item>REBUS PROMET jednostavno društvo s ograničenom odgovornošću za prijevoz i usluge, OIB 05535351402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kolovoza 2020.</izvorni_sadrzaj>
    <derivirana_varijabla naziv="DomainObject.Datum_1">31.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REBUS PROMET jednostavno društvo s ograničenom odgovornošću za prijevoz i usluge</izvorni_sadrzaj>
    <derivirana_varijabla naziv="DomainObject.Predmet.ProtustrankaIDrugi_1">REBUS PROMET jednostavno društvo s ograničenom odgovornošću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REBUS PROMET jednostavno društvo s ograničenom odgovornošću za prijevoz i usluge, OIB 05535351402, Rakitovečka 5, 10000 Zagreb</izvorni_sadrzaj>
    <derivirana_varijabla naziv="DomainObject.Predmet.ProtustrankaIDrugiAdressOIB_1">REBUS PROMET jednostavno društvo s ograničenom odgovornošću za prijevoz i usluge, OIB 05535351402, Rakitovečka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REBUS PROMET jednostavno društvo s ograničenom odgovornošću za prijevoz i usluge</item>
      <item>Financijska agencija</item>
    </izvorni_sadrzaj>
    <derivirana_varijabla naziv="DomainObject.Predmet.SudioniciListNaziv_1">
      <item>REBUS PROMET jednostavno društvo s ograničenom odgovornošću za prijevoz i usluge</item>
      <item>Financijska agencija</item>
    </derivirana_varijabla>
  </DomainObject.Predmet.SudioniciListNaziv>
  <DomainObject.Predmet.SudioniciListAdressOIB>
    <izvorni_sadrzaj>
      <item>REBUS PROMET jednostavno društvo s ograničenom odgovornošću za prijevoz i usluge, OIB 05535351402, Rakitovečka 5,10000 Zagreb</item>
      <item>Financijska agencija, OIB 85821130368, TRG SVIBANJSKIH ŽRTAVA 1995. 1,10000 Zagreb</item>
    </izvorni_sadrzaj>
    <derivirana_varijabla naziv="DomainObject.Predmet.SudioniciListAdressOIB_1">
      <item>REBUS PROMET jednostavno društvo s ograničenom odgovornošću za prijevoz i usluge, OIB 05535351402, Rakitovečka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05535351402</item>
      <item>, OIB 85821130368</item>
    </izvorni_sadrzaj>
    <derivirana_varijabla naziv="DomainObject.Predmet.SudioniciListNazivOIB_1">
      <item>, OIB 05535351402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2020.</izvorni_sadrzaj>
    <derivirana_varijabla naziv="DomainObject.Predmet.DatumPocetkaProcesa_1">20.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146</properties:Words>
  <properties:Characters>857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2020-08-26T12:39:00Z</cp:lastPrinted>
  <dcterms:modified xmlns:xsi="http://www.w3.org/2001/XMLSchema-instance" xsi:type="dcterms:W3CDTF">2020-08-31T07:17:00Z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